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0D4B2ECD" w14:textId="77777777" w:rsidTr="00375440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6D55BD47" w14:textId="30B17914" w:rsidR="005F2928" w:rsidRDefault="00CF1129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2C2F9737" wp14:editId="55DD9532">
                  <wp:extent cx="5486400" cy="4286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4F386E" w14:textId="725841BD" w:rsidR="002C5E76" w:rsidRPr="0041298F" w:rsidRDefault="00565AF6" w:rsidP="002C5E76">
      <w:pPr>
        <w:pStyle w:val="APBHeading"/>
      </w:pPr>
      <w:r>
        <w:pict w14:anchorId="3630346E">
          <v:shape id="Picture 1" o:spid="_x0000_i1027" type="#_x0000_t75" alt="MCj02950710000[1]" style="width:18pt;height:15.75pt;visibility:visible;mso-wrap-style:square">
            <v:imagedata r:id="rId9" o:title="MCj02950710000[1]" gain="60293f"/>
          </v:shape>
        </w:pict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8C5E67">
        <w:t>2.2.1 Transformation Preparation</w:t>
      </w:r>
    </w:p>
    <w:p w14:paraId="32349227" w14:textId="77777777" w:rsidR="002C5E76" w:rsidRDefault="002C5E76" w:rsidP="002C5E76"/>
    <w:p w14:paraId="25D7B2DE" w14:textId="77777777" w:rsidR="002C5E76" w:rsidRDefault="002C5E76" w:rsidP="002C5E76">
      <w:pPr>
        <w:pStyle w:val="ActivitySection"/>
      </w:pPr>
      <w:r>
        <w:t>Purpose</w:t>
      </w:r>
    </w:p>
    <w:p w14:paraId="5EF5BA2D" w14:textId="77777777" w:rsidR="008C5E67" w:rsidRDefault="008C5E67" w:rsidP="008C5E67">
      <w:pPr>
        <w:pStyle w:val="ActivityBody"/>
      </w:pPr>
      <w:r>
        <w:t xml:space="preserve">Culture media has many applications in biotechnology. Previously, you have cultured </w:t>
      </w:r>
      <w:r w:rsidRPr="00FF2522">
        <w:rPr>
          <w:rStyle w:val="Italic"/>
        </w:rPr>
        <w:t>E. coli</w:t>
      </w:r>
      <w:r>
        <w:t xml:space="preserve"> HB101 and yeast. In the course of this lesson, you will culture </w:t>
      </w:r>
      <w:r w:rsidRPr="00FF2522">
        <w:rPr>
          <w:rStyle w:val="Italic"/>
        </w:rPr>
        <w:t>E. coli</w:t>
      </w:r>
      <w:r>
        <w:t>, transform it by inserting a foreign gene, and then grow cultures of the transformed bacteria. To do this, you need to prepare the</w:t>
      </w:r>
      <w:r w:rsidR="00C02780">
        <w:t xml:space="preserve"> media for all of the cultures.</w:t>
      </w:r>
    </w:p>
    <w:p w14:paraId="13F42DC9" w14:textId="77777777" w:rsidR="008C5E67" w:rsidRPr="00555C66" w:rsidRDefault="008C5E67" w:rsidP="008C5E67"/>
    <w:p w14:paraId="01291CC6" w14:textId="77777777" w:rsidR="005F3FFE" w:rsidRDefault="008C5E67" w:rsidP="008C5E67">
      <w:pPr>
        <w:pStyle w:val="ActivityBody"/>
      </w:pPr>
      <w:r>
        <w:t xml:space="preserve">Media often contain additives to enhance, promote, or deter the growth of specific organisms. One such additive is ampicillin, which is an antibiotic that inhibits the growth of </w:t>
      </w:r>
      <w:r w:rsidRPr="00FF2522">
        <w:rPr>
          <w:rStyle w:val="Italic"/>
        </w:rPr>
        <w:t>E. coli</w:t>
      </w:r>
      <w:r>
        <w:t>. Arabinose, a sugar that acts as a switch for the expression of a particular gene,</w:t>
      </w:r>
      <w:r w:rsidRPr="00623A8E">
        <w:t xml:space="preserve"> </w:t>
      </w:r>
      <w:r>
        <w:t>is another additive.</w:t>
      </w:r>
      <w:r w:rsidR="00C02780">
        <w:t xml:space="preserve"> </w:t>
      </w:r>
    </w:p>
    <w:p w14:paraId="2E03F661" w14:textId="77777777" w:rsidR="005F3FFE" w:rsidRDefault="005F3FFE" w:rsidP="005F3FFE"/>
    <w:p w14:paraId="198D3EE8" w14:textId="24D582B4" w:rsidR="008C5E67" w:rsidRDefault="005F3FFE" w:rsidP="008C5E67">
      <w:pPr>
        <w:pStyle w:val="ActivityBody"/>
      </w:pPr>
      <w:r>
        <w:t xml:space="preserve">How critical is it for scientists to correctly calculate and mix solutions for use in biotechnology? </w:t>
      </w:r>
      <w:r w:rsidR="00C02780">
        <w:t xml:space="preserve">Dive deeper into solution-making as you </w:t>
      </w:r>
      <w:r w:rsidR="008C5E67">
        <w:t>begin transforming bacteria.</w:t>
      </w:r>
    </w:p>
    <w:p w14:paraId="4D185A7C" w14:textId="77777777" w:rsidR="005F3FFE" w:rsidRPr="00210996" w:rsidRDefault="005F3FFE" w:rsidP="005F3FFE"/>
    <w:p w14:paraId="1EC69846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98"/>
        <w:gridCol w:w="5402"/>
      </w:tblGrid>
      <w:tr w:rsidR="008C5E67" w14:paraId="28D2E4CE" w14:textId="77777777" w:rsidTr="002C5E76">
        <w:tc>
          <w:tcPr>
            <w:tcW w:w="5499" w:type="dxa"/>
            <w:vMerge w:val="restart"/>
          </w:tcPr>
          <w:p w14:paraId="43CC7199" w14:textId="77777777" w:rsidR="008C5E67" w:rsidRDefault="008C5E67" w:rsidP="00BE7183">
            <w:pPr>
              <w:pStyle w:val="ActivityBodyBold"/>
            </w:pPr>
            <w:r>
              <w:t>Per pair of students:</w:t>
            </w:r>
          </w:p>
          <w:p w14:paraId="152ECEF4" w14:textId="77777777" w:rsidR="008C5E67" w:rsidRDefault="0037565C" w:rsidP="008C5E67">
            <w:pPr>
              <w:pStyle w:val="Activitybullet"/>
            </w:pPr>
            <w:r>
              <w:t>3</w:t>
            </w:r>
            <w:r w:rsidR="008C5E67">
              <w:t xml:space="preserve"> weigh boats</w:t>
            </w:r>
          </w:p>
          <w:p w14:paraId="3FC62E59" w14:textId="3FBCBBA0" w:rsidR="008C5E67" w:rsidRDefault="008C5E67" w:rsidP="008C5E67">
            <w:pPr>
              <w:pStyle w:val="Activitybullet"/>
            </w:pPr>
            <w:r>
              <w:t>100ml graduated cylinder</w:t>
            </w:r>
          </w:p>
          <w:p w14:paraId="30ECDFA7" w14:textId="4A7FC75A" w:rsidR="008C5E67" w:rsidRDefault="00FC4599" w:rsidP="008C5E67">
            <w:pPr>
              <w:pStyle w:val="Activitybullet"/>
            </w:pPr>
            <w:r>
              <w:t>125</w:t>
            </w:r>
            <w:r w:rsidR="00CF1129">
              <w:t xml:space="preserve">ml </w:t>
            </w:r>
            <w:r>
              <w:t>media</w:t>
            </w:r>
            <w:r w:rsidR="00CF1129">
              <w:t xml:space="preserve"> bottle</w:t>
            </w:r>
          </w:p>
          <w:p w14:paraId="0A4CE2E9" w14:textId="77777777" w:rsidR="008C5E67" w:rsidRDefault="008C5E67" w:rsidP="008C5E67">
            <w:pPr>
              <w:pStyle w:val="Activitybullet"/>
            </w:pPr>
            <w:r>
              <w:t>250ml reagent bottle</w:t>
            </w:r>
          </w:p>
          <w:p w14:paraId="42A9C4EF" w14:textId="77777777" w:rsidR="008C5E67" w:rsidRDefault="0037565C" w:rsidP="008C5E67">
            <w:pPr>
              <w:pStyle w:val="Activitybullet"/>
            </w:pPr>
            <w:r>
              <w:t>2</w:t>
            </w:r>
            <w:r w:rsidR="008C5E67">
              <w:t xml:space="preserve"> sterile screw cap culture tubes</w:t>
            </w:r>
          </w:p>
          <w:p w14:paraId="05F4D8D3" w14:textId="77777777" w:rsidR="008C5E67" w:rsidRDefault="0037565C" w:rsidP="008C5E67">
            <w:pPr>
              <w:pStyle w:val="Activitybullet"/>
            </w:pPr>
            <w:r>
              <w:t>5</w:t>
            </w:r>
            <w:r w:rsidR="008C5E67">
              <w:t xml:space="preserve"> </w:t>
            </w:r>
            <w:r w:rsidR="00C60C27">
              <w:t xml:space="preserve">100mm sterile </w:t>
            </w:r>
            <w:r w:rsidR="008C5E67">
              <w:t>petri dishes</w:t>
            </w:r>
          </w:p>
          <w:p w14:paraId="1D2EBB85" w14:textId="1BCBEAA1" w:rsidR="008C5E67" w:rsidRDefault="00C60C27" w:rsidP="008C5E67">
            <w:pPr>
              <w:pStyle w:val="Activitybullet"/>
            </w:pPr>
            <w:r>
              <w:t>Hot hand protector</w:t>
            </w:r>
          </w:p>
          <w:p w14:paraId="24DC9EE1" w14:textId="77777777" w:rsidR="008C5E67" w:rsidRDefault="008C5E67" w:rsidP="008C5E67">
            <w:pPr>
              <w:pStyle w:val="Activitybullet"/>
            </w:pPr>
            <w:r>
              <w:t>Laboratory tape</w:t>
            </w:r>
          </w:p>
          <w:p w14:paraId="3EC7F51B" w14:textId="77777777" w:rsidR="008C5E67" w:rsidRDefault="008C5E67" w:rsidP="008C5E67">
            <w:pPr>
              <w:pStyle w:val="Activitybullet"/>
            </w:pPr>
            <w:r>
              <w:t>Laboratory marking pen</w:t>
            </w:r>
          </w:p>
          <w:p w14:paraId="1812DEB5" w14:textId="77777777" w:rsidR="008C5E67" w:rsidRDefault="008C5E67" w:rsidP="008C5E67">
            <w:pPr>
              <w:pStyle w:val="Activitybullet"/>
            </w:pPr>
            <w:r>
              <w:t>Distilled water</w:t>
            </w:r>
          </w:p>
          <w:p w14:paraId="26F68DB0" w14:textId="77777777" w:rsidR="008C5E67" w:rsidRDefault="008C5E67" w:rsidP="008C5E67">
            <w:pPr>
              <w:pStyle w:val="Activitybullet"/>
            </w:pPr>
            <w:r>
              <w:t>200x ampicillin</w:t>
            </w:r>
          </w:p>
          <w:p w14:paraId="5BA65ACC" w14:textId="77777777" w:rsidR="008C5E67" w:rsidRDefault="008C5E67" w:rsidP="008C5E67">
            <w:pPr>
              <w:pStyle w:val="Activitybullet"/>
            </w:pPr>
            <w:r>
              <w:t>100x arabinose</w:t>
            </w:r>
          </w:p>
          <w:p w14:paraId="17F6375A" w14:textId="485E9CD1" w:rsidR="00C60C27" w:rsidRDefault="005F3FFE" w:rsidP="008C5E67">
            <w:pPr>
              <w:pStyle w:val="Activitybullet"/>
            </w:pPr>
            <w:r>
              <w:t xml:space="preserve">Sterile </w:t>
            </w:r>
            <w:r w:rsidR="00C60C27">
              <w:t>transfer pipet</w:t>
            </w:r>
          </w:p>
        </w:tc>
        <w:tc>
          <w:tcPr>
            <w:tcW w:w="5499" w:type="dxa"/>
          </w:tcPr>
          <w:p w14:paraId="5BB6391B" w14:textId="77777777" w:rsidR="008C5E67" w:rsidRDefault="008C5E67" w:rsidP="00BE7183">
            <w:pPr>
              <w:pStyle w:val="ActivityBodyBold"/>
            </w:pPr>
            <w:r>
              <w:t>Per class:</w:t>
            </w:r>
          </w:p>
          <w:p w14:paraId="78B9B099" w14:textId="77777777" w:rsidR="008C5E67" w:rsidRDefault="008C5E67" w:rsidP="008C5E67">
            <w:pPr>
              <w:pStyle w:val="Activitybullet"/>
            </w:pPr>
            <w:r>
              <w:t>Microwave oven</w:t>
            </w:r>
          </w:p>
          <w:p w14:paraId="06B8DE16" w14:textId="77777777" w:rsidR="008C5E67" w:rsidRDefault="0037565C" w:rsidP="008C5E67">
            <w:pPr>
              <w:pStyle w:val="Activitybullet"/>
            </w:pPr>
            <w:r>
              <w:t>5</w:t>
            </w:r>
            <w:r w:rsidR="008C5E67">
              <w:t xml:space="preserve"> electronic balances</w:t>
            </w:r>
          </w:p>
          <w:p w14:paraId="7D2CB93F" w14:textId="77777777" w:rsidR="008C5E67" w:rsidRDefault="008C5E67" w:rsidP="008C5E67">
            <w:pPr>
              <w:pStyle w:val="Activitybullet"/>
            </w:pPr>
            <w:r>
              <w:t>Distilled water</w:t>
            </w:r>
          </w:p>
          <w:p w14:paraId="37CB9C20" w14:textId="77777777" w:rsidR="008C5E67" w:rsidRDefault="008C5E67" w:rsidP="008C5E67">
            <w:pPr>
              <w:pStyle w:val="Activitybullet"/>
            </w:pPr>
            <w:r>
              <w:t>LB agar powder</w:t>
            </w:r>
          </w:p>
          <w:p w14:paraId="19314361" w14:textId="77777777" w:rsidR="008C5E67" w:rsidRDefault="008C5E67" w:rsidP="008C5E67">
            <w:pPr>
              <w:pStyle w:val="Activitybullet"/>
            </w:pPr>
            <w:r>
              <w:t>LB broth powder</w:t>
            </w:r>
          </w:p>
          <w:p w14:paraId="11F2AC38" w14:textId="77777777" w:rsidR="000C2957" w:rsidRDefault="000C2957" w:rsidP="008C5E67">
            <w:pPr>
              <w:pStyle w:val="Activitybullet"/>
            </w:pPr>
            <w:r>
              <w:t>Refrigerator</w:t>
            </w:r>
          </w:p>
          <w:p w14:paraId="25C59ADD" w14:textId="77777777" w:rsidR="000C2957" w:rsidRDefault="000C2957" w:rsidP="008C5E67">
            <w:pPr>
              <w:pStyle w:val="Activitybullet"/>
            </w:pPr>
            <w:r>
              <w:t>Autoclave</w:t>
            </w:r>
          </w:p>
        </w:tc>
      </w:tr>
      <w:tr w:rsidR="008C5E67" w14:paraId="28244C7E" w14:textId="77777777" w:rsidTr="005F3FFE">
        <w:trPr>
          <w:trHeight w:val="2277"/>
        </w:trPr>
        <w:tc>
          <w:tcPr>
            <w:tcW w:w="5499" w:type="dxa"/>
            <w:vMerge/>
          </w:tcPr>
          <w:p w14:paraId="3DA0887B" w14:textId="77777777" w:rsidR="008C5E67" w:rsidRDefault="008C5E67" w:rsidP="008C5E67">
            <w:pPr>
              <w:pStyle w:val="ActivityBodyBold"/>
              <w:ind w:left="0"/>
            </w:pPr>
          </w:p>
        </w:tc>
        <w:tc>
          <w:tcPr>
            <w:tcW w:w="5499" w:type="dxa"/>
          </w:tcPr>
          <w:p w14:paraId="52A0A1C3" w14:textId="77777777" w:rsidR="008C5E67" w:rsidRDefault="008C5E67" w:rsidP="00BE7183">
            <w:pPr>
              <w:pStyle w:val="ActivityBodyBold"/>
            </w:pPr>
            <w:r>
              <w:t>Per student:</w:t>
            </w:r>
          </w:p>
          <w:p w14:paraId="776A8FD3" w14:textId="77777777" w:rsidR="008C5E67" w:rsidRDefault="008C5E67" w:rsidP="008C5E67">
            <w:pPr>
              <w:pStyle w:val="Activitybullet"/>
            </w:pPr>
            <w:r>
              <w:t>PPE</w:t>
            </w:r>
          </w:p>
          <w:p w14:paraId="4E1C97A0" w14:textId="77777777" w:rsidR="008C5E67" w:rsidRPr="00F85C13" w:rsidRDefault="008C5E67" w:rsidP="008C5E67">
            <w:pPr>
              <w:pStyle w:val="Activitybullet"/>
              <w:rPr>
                <w:rStyle w:val="Italic"/>
              </w:rPr>
            </w:pPr>
            <w:r w:rsidRPr="00F85C13">
              <w:rPr>
                <w:rStyle w:val="Italic"/>
              </w:rPr>
              <w:t>Laboratory Notebook</w:t>
            </w:r>
          </w:p>
          <w:p w14:paraId="39F1A646" w14:textId="77777777" w:rsidR="008C5E67" w:rsidRDefault="008C5E67" w:rsidP="008C5E67">
            <w:pPr>
              <w:pStyle w:val="Activitybullet"/>
            </w:pPr>
            <w:r w:rsidRPr="00F503FA">
              <w:t>Pen</w:t>
            </w:r>
          </w:p>
          <w:p w14:paraId="06849A68" w14:textId="77777777" w:rsidR="008C5E67" w:rsidRDefault="008C5E67" w:rsidP="008C5E67">
            <w:pPr>
              <w:pStyle w:val="Activitybullet"/>
            </w:pPr>
            <w:r w:rsidRPr="00F85C13">
              <w:rPr>
                <w:rStyle w:val="Italic"/>
              </w:rPr>
              <w:t>Agriscience Notebook</w:t>
            </w:r>
          </w:p>
        </w:tc>
      </w:tr>
    </w:tbl>
    <w:p w14:paraId="139746E8" w14:textId="77777777" w:rsidR="002C5E76" w:rsidRDefault="002C5E76" w:rsidP="002C5E76"/>
    <w:p w14:paraId="2D87F08C" w14:textId="77777777" w:rsidR="002C5E76" w:rsidRDefault="002C5E76" w:rsidP="002C5E76">
      <w:pPr>
        <w:pStyle w:val="ActivitySection"/>
      </w:pPr>
      <w:r>
        <w:t>Procedure</w:t>
      </w:r>
    </w:p>
    <w:p w14:paraId="53240286" w14:textId="2B42C266" w:rsidR="008C5E67" w:rsidRDefault="008C5E67" w:rsidP="008C5E67">
      <w:pPr>
        <w:pStyle w:val="ActivityBody"/>
      </w:pPr>
      <w:r>
        <w:t xml:space="preserve">In this activity, you and your partner will prepare the cultures for the coming lesson. Use the procedures </w:t>
      </w:r>
      <w:r w:rsidR="00D42C6E">
        <w:t>from</w:t>
      </w:r>
      <w:r>
        <w:t xml:space="preserve"> </w:t>
      </w:r>
      <w:r w:rsidRPr="00F459FA">
        <w:rPr>
          <w:rStyle w:val="Italic"/>
        </w:rPr>
        <w:t>Activity 1.2.6 Mixing Media</w:t>
      </w:r>
      <w:r>
        <w:t xml:space="preserve"> to prepare culture plates. Keep a record of your processes in your </w:t>
      </w:r>
      <w:r w:rsidRPr="00F459FA">
        <w:rPr>
          <w:rStyle w:val="Italic"/>
        </w:rPr>
        <w:t>Laboratory Notebook</w:t>
      </w:r>
      <w:r>
        <w:t>.</w:t>
      </w:r>
    </w:p>
    <w:p w14:paraId="2781BC74" w14:textId="77777777" w:rsidR="00BC7E08" w:rsidRDefault="00BC7E08" w:rsidP="008C5E67"/>
    <w:p w14:paraId="37276597" w14:textId="77777777" w:rsidR="008C5E67" w:rsidRDefault="008C5E67" w:rsidP="008C5E67">
      <w:pPr>
        <w:pStyle w:val="ActivityBodyBold"/>
      </w:pPr>
      <w:r>
        <w:t>Part One – Preparing LB Agar</w:t>
      </w:r>
    </w:p>
    <w:p w14:paraId="7D711536" w14:textId="77777777" w:rsidR="008C5E67" w:rsidRDefault="008C5E67" w:rsidP="008C5E67">
      <w:pPr>
        <w:pStyle w:val="ActivityNumbers"/>
      </w:pPr>
      <w:r>
        <w:t>Label the petri dishes and culture tubes with your initials, the date, and the following.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2070"/>
      </w:tblGrid>
      <w:tr w:rsidR="008C5E67" w14:paraId="31D3E910" w14:textId="77777777" w:rsidTr="008C5E67">
        <w:trPr>
          <w:jc w:val="center"/>
        </w:trPr>
        <w:tc>
          <w:tcPr>
            <w:tcW w:w="1890" w:type="dxa"/>
            <w:shd w:val="clear" w:color="auto" w:fill="auto"/>
          </w:tcPr>
          <w:p w14:paraId="7647C421" w14:textId="77777777" w:rsidR="008C5E67" w:rsidRDefault="008C5E67" w:rsidP="00B20C90">
            <w:r>
              <w:t>2 petri dishes</w:t>
            </w:r>
          </w:p>
        </w:tc>
        <w:tc>
          <w:tcPr>
            <w:tcW w:w="2070" w:type="dxa"/>
            <w:shd w:val="clear" w:color="auto" w:fill="auto"/>
          </w:tcPr>
          <w:p w14:paraId="3A3C2E95" w14:textId="77777777" w:rsidR="008C5E67" w:rsidRDefault="008C5E67" w:rsidP="00B20C90">
            <w:r>
              <w:t>LB</w:t>
            </w:r>
          </w:p>
        </w:tc>
      </w:tr>
      <w:tr w:rsidR="008C5E67" w14:paraId="3F17BD3B" w14:textId="77777777" w:rsidTr="008C5E67">
        <w:trPr>
          <w:jc w:val="center"/>
        </w:trPr>
        <w:tc>
          <w:tcPr>
            <w:tcW w:w="1890" w:type="dxa"/>
            <w:shd w:val="clear" w:color="auto" w:fill="auto"/>
          </w:tcPr>
          <w:p w14:paraId="29A0E9F9" w14:textId="77777777" w:rsidR="008C5E67" w:rsidRDefault="008C5E67" w:rsidP="00B20C90">
            <w:r>
              <w:t>2 petri dishes</w:t>
            </w:r>
          </w:p>
        </w:tc>
        <w:tc>
          <w:tcPr>
            <w:tcW w:w="2070" w:type="dxa"/>
            <w:shd w:val="clear" w:color="auto" w:fill="auto"/>
          </w:tcPr>
          <w:p w14:paraId="1D3CC329" w14:textId="77777777" w:rsidR="008C5E67" w:rsidRDefault="008C5E67" w:rsidP="00B20C90">
            <w:r>
              <w:t>LB/amp</w:t>
            </w:r>
          </w:p>
        </w:tc>
      </w:tr>
      <w:tr w:rsidR="008C5E67" w14:paraId="7418D5F7" w14:textId="77777777" w:rsidTr="008C5E67">
        <w:trPr>
          <w:jc w:val="center"/>
        </w:trPr>
        <w:tc>
          <w:tcPr>
            <w:tcW w:w="1890" w:type="dxa"/>
            <w:shd w:val="clear" w:color="auto" w:fill="auto"/>
          </w:tcPr>
          <w:p w14:paraId="0CC36943" w14:textId="77777777" w:rsidR="008C5E67" w:rsidRDefault="008C5E67" w:rsidP="00B20C90">
            <w:r>
              <w:t>1 petri dish</w:t>
            </w:r>
          </w:p>
        </w:tc>
        <w:tc>
          <w:tcPr>
            <w:tcW w:w="2070" w:type="dxa"/>
            <w:shd w:val="clear" w:color="auto" w:fill="auto"/>
          </w:tcPr>
          <w:p w14:paraId="3FA9E73D" w14:textId="77777777" w:rsidR="008C5E67" w:rsidRDefault="008C5E67" w:rsidP="00B20C90">
            <w:r>
              <w:t>LB/amp/</w:t>
            </w:r>
            <w:proofErr w:type="spellStart"/>
            <w:r>
              <w:t>ara</w:t>
            </w:r>
            <w:proofErr w:type="spellEnd"/>
          </w:p>
        </w:tc>
      </w:tr>
      <w:tr w:rsidR="008C5E67" w14:paraId="55FA352C" w14:textId="77777777" w:rsidTr="008C5E67">
        <w:trPr>
          <w:jc w:val="center"/>
        </w:trPr>
        <w:tc>
          <w:tcPr>
            <w:tcW w:w="1890" w:type="dxa"/>
            <w:shd w:val="clear" w:color="auto" w:fill="auto"/>
          </w:tcPr>
          <w:p w14:paraId="77D55784" w14:textId="77777777" w:rsidR="008C5E67" w:rsidRDefault="008C5E67" w:rsidP="00B20C90">
            <w:r>
              <w:t xml:space="preserve">2 culture tubes </w:t>
            </w:r>
          </w:p>
        </w:tc>
        <w:tc>
          <w:tcPr>
            <w:tcW w:w="2070" w:type="dxa"/>
            <w:shd w:val="clear" w:color="auto" w:fill="auto"/>
          </w:tcPr>
          <w:p w14:paraId="4E8B6DA5" w14:textId="77777777" w:rsidR="008C5E67" w:rsidRDefault="008C5E67" w:rsidP="00B20C90">
            <w:r>
              <w:t>LB agar</w:t>
            </w:r>
          </w:p>
        </w:tc>
      </w:tr>
    </w:tbl>
    <w:p w14:paraId="7AD6B7D7" w14:textId="77777777" w:rsidR="008C5E67" w:rsidRPr="00AF1EE9" w:rsidRDefault="008C5E67" w:rsidP="008C5E67"/>
    <w:p w14:paraId="1A57B1A9" w14:textId="77777777" w:rsidR="008C5E67" w:rsidRDefault="008C5E67" w:rsidP="008C5E67">
      <w:pPr>
        <w:pStyle w:val="ActivityNumbers"/>
      </w:pPr>
      <w:r>
        <w:lastRenderedPageBreak/>
        <w:t xml:space="preserve">Prepare 120ml of LB agar in the 250ml reagent bottle using the rate of LB agar base to distilled water provided by your teacher. Use the protocols from </w:t>
      </w:r>
      <w:r w:rsidRPr="00AF1EE9">
        <w:rPr>
          <w:rStyle w:val="Italic"/>
        </w:rPr>
        <w:t>Activity 1.2.6 Mixing Media</w:t>
      </w:r>
      <w:r>
        <w:t xml:space="preserve"> to prepare the plates. You do not need to autoclave the media for this activity.</w:t>
      </w:r>
    </w:p>
    <w:p w14:paraId="3147724B" w14:textId="70B2D42A" w:rsidR="008C5E67" w:rsidRDefault="008C5E67" w:rsidP="008C5E67">
      <w:pPr>
        <w:pStyle w:val="ActivityNumbers"/>
      </w:pPr>
      <w:r>
        <w:t xml:space="preserve">When ready to pour the agar, prepare the two LB petri dishes and the culture tubes. Pour approximately 20ml of LB agar into each of the two plates. Using a sterile </w:t>
      </w:r>
      <w:r w:rsidR="007F2701">
        <w:t xml:space="preserve">transfer </w:t>
      </w:r>
      <w:r>
        <w:t xml:space="preserve">pipet, </w:t>
      </w:r>
      <w:r w:rsidR="007F2701">
        <w:t xml:space="preserve">move </w:t>
      </w:r>
      <w:r>
        <w:t>5ml of LB agar into each culture tube. Cap the tubes tightly and store in an upright position until gelled.</w:t>
      </w:r>
    </w:p>
    <w:p w14:paraId="1CF86F2E" w14:textId="77777777" w:rsidR="008C5E67" w:rsidRDefault="008C5E67" w:rsidP="008C5E67">
      <w:pPr>
        <w:pStyle w:val="Activitybullet"/>
      </w:pPr>
      <w:r>
        <w:t>NOTE: Be sure to allow the liquid to cool to approximately 55</w:t>
      </w:r>
      <w:r>
        <w:rPr>
          <w:rFonts w:cs="Arial"/>
        </w:rPr>
        <w:t>°</w:t>
      </w:r>
      <w:r>
        <w:t>C. Ampicillin is destroyed at temperatures over 60</w:t>
      </w:r>
      <w:r>
        <w:rPr>
          <w:rFonts w:cs="Arial"/>
        </w:rPr>
        <w:t>°</w:t>
      </w:r>
      <w:r>
        <w:t>C.</w:t>
      </w:r>
    </w:p>
    <w:p w14:paraId="01CDF994" w14:textId="77777777" w:rsidR="008C5E67" w:rsidRDefault="008C5E67" w:rsidP="008C5E67">
      <w:pPr>
        <w:pStyle w:val="ActivityNumbers"/>
      </w:pPr>
      <w:r>
        <w:t>Next, determine how much 200x ampicillin to add to the remaining LB agar for a final concentration of 1x amp. You will need to estimate the remaining volume and calculate the amount of ampicillin to add.</w:t>
      </w:r>
    </w:p>
    <w:p w14:paraId="55EC4947" w14:textId="3E414F69" w:rsidR="008C5E67" w:rsidRDefault="008C5E67" w:rsidP="008C5E67">
      <w:pPr>
        <w:pStyle w:val="Activitybullet"/>
      </w:pPr>
      <w:r>
        <w:t xml:space="preserve">For example, if you have 100ml of LB agar, you would need to add </w:t>
      </w:r>
      <w:r w:rsidR="000C2957">
        <w:t>0</w:t>
      </w:r>
      <w:r>
        <w:t>.5ml (500</w:t>
      </w:r>
      <w:r>
        <w:rPr>
          <w:rFonts w:cs="Arial"/>
        </w:rPr>
        <w:t>µ</w:t>
      </w:r>
      <w:r>
        <w:t xml:space="preserve">l) 200x ampicillin. </w:t>
      </w:r>
      <w:r w:rsidR="007F2701">
        <w:t xml:space="preserve">Use the formula </w:t>
      </w:r>
      <w:r>
        <w:t>C</w:t>
      </w:r>
      <w:r w:rsidRPr="00134C85">
        <w:rPr>
          <w:vertAlign w:val="subscript"/>
        </w:rPr>
        <w:t>1</w:t>
      </w:r>
      <w:r>
        <w:t>V</w:t>
      </w:r>
      <w:r w:rsidRPr="00134C85">
        <w:rPr>
          <w:vertAlign w:val="subscript"/>
        </w:rPr>
        <w:t>1</w:t>
      </w:r>
      <w:r>
        <w:t>=C</w:t>
      </w:r>
      <w:r w:rsidRPr="00134C85">
        <w:rPr>
          <w:vertAlign w:val="subscript"/>
        </w:rPr>
        <w:t>2</w:t>
      </w:r>
      <w:r>
        <w:t>V</w:t>
      </w:r>
      <w:r w:rsidRPr="00134C85">
        <w:rPr>
          <w:vertAlign w:val="subscript"/>
        </w:rPr>
        <w:t>2</w:t>
      </w:r>
      <w:r w:rsidR="007F2701">
        <w:t xml:space="preserve"> to calculate the amount of ampicillin to add to the agar.</w:t>
      </w:r>
    </w:p>
    <w:p w14:paraId="64C41092" w14:textId="1B57D5A5" w:rsidR="008C5E67" w:rsidRDefault="008C5E67" w:rsidP="008C5E67">
      <w:pPr>
        <w:pStyle w:val="ActivityNumbers"/>
      </w:pPr>
      <w:r>
        <w:t>Using sterile technique, add the appropriate amount of ampicillin to the LB agar. Gently swirl the bottle to mix the substances. Try not to agitate the solution or form bubbles.</w:t>
      </w:r>
    </w:p>
    <w:p w14:paraId="50BC9179" w14:textId="77777777" w:rsidR="008C5E67" w:rsidRDefault="008C5E67" w:rsidP="008C5E67">
      <w:pPr>
        <w:pStyle w:val="ActivityNumbers"/>
      </w:pPr>
      <w:r>
        <w:t>Gather the two petri dishes labeled LB/amp and pour approximately 20ml of agar into each.</w:t>
      </w:r>
    </w:p>
    <w:p w14:paraId="6D25A007" w14:textId="77777777" w:rsidR="008C5E67" w:rsidRDefault="008C5E67" w:rsidP="008C5E67">
      <w:pPr>
        <w:pStyle w:val="ActivityNumbers"/>
      </w:pPr>
      <w:r>
        <w:t>Finally, estimate the remaining volume of LB agar/amp and calculate how much 100x arabinose is needed in the solution for a final concentration of 1x arabinose.</w:t>
      </w:r>
    </w:p>
    <w:p w14:paraId="57791AE9" w14:textId="77777777" w:rsidR="008C5E67" w:rsidRDefault="008C5E67" w:rsidP="008C5E67">
      <w:pPr>
        <w:pStyle w:val="ActivityNumbers"/>
      </w:pPr>
      <w:r>
        <w:t>Use sterile technique to measure and add the arabinose to the LB/amp solution. Swirl gently to mix and pour approximately 20ml into the properly labeled petri dish.</w:t>
      </w:r>
    </w:p>
    <w:p w14:paraId="5C0A4BE9" w14:textId="13ABD623" w:rsidR="008C5E67" w:rsidRDefault="008C5E67" w:rsidP="008C5E67">
      <w:pPr>
        <w:pStyle w:val="ActivityNumbers"/>
      </w:pPr>
      <w:r>
        <w:t xml:space="preserve">Leave the plates in a safe place on the laboratory bench to </w:t>
      </w:r>
      <w:r w:rsidR="007F2701">
        <w:t>gel</w:t>
      </w:r>
      <w:r>
        <w:t>.</w:t>
      </w:r>
    </w:p>
    <w:p w14:paraId="120F1FBC" w14:textId="77777777" w:rsidR="008C5E67" w:rsidRDefault="008C5E67" w:rsidP="008C5E67">
      <w:pPr>
        <w:pStyle w:val="ActivityNumbers"/>
      </w:pPr>
      <w:r>
        <w:t>Store the LB agar culture tubes in the refrigerator.</w:t>
      </w:r>
    </w:p>
    <w:p w14:paraId="69412CF6" w14:textId="77777777" w:rsidR="008C5E67" w:rsidRDefault="008C5E67" w:rsidP="008C5E67">
      <w:pPr>
        <w:pStyle w:val="ActivityNumbers"/>
      </w:pPr>
      <w:r>
        <w:t>Clean up as instructed by your teacher.</w:t>
      </w:r>
    </w:p>
    <w:p w14:paraId="0466C604" w14:textId="77777777" w:rsidR="008C5E67" w:rsidRPr="00291CBC" w:rsidRDefault="008C5E67" w:rsidP="008C5E67"/>
    <w:p w14:paraId="75C74976" w14:textId="77777777" w:rsidR="008C5E67" w:rsidRPr="00F459FA" w:rsidRDefault="008C5E67" w:rsidP="008C5E67">
      <w:pPr>
        <w:pStyle w:val="ActivityBodyBold"/>
      </w:pPr>
      <w:r>
        <w:t>Part Two – LB Broth</w:t>
      </w:r>
    </w:p>
    <w:p w14:paraId="795A350A" w14:textId="77777777" w:rsidR="008C5E67" w:rsidRDefault="008C5E67" w:rsidP="008C5E67">
      <w:pPr>
        <w:pStyle w:val="ActivityNumbers"/>
        <w:numPr>
          <w:ilvl w:val="0"/>
          <w:numId w:val="9"/>
        </w:numPr>
      </w:pPr>
      <w:r>
        <w:t>Label a 100ml reagent bottle with your initials, the date, and LB broth.</w:t>
      </w:r>
    </w:p>
    <w:p w14:paraId="14B1C688" w14:textId="77777777" w:rsidR="008C5E67" w:rsidRDefault="008C5E67" w:rsidP="008C5E67">
      <w:pPr>
        <w:pStyle w:val="ActivityNumbers"/>
        <w:numPr>
          <w:ilvl w:val="0"/>
          <w:numId w:val="9"/>
        </w:numPr>
      </w:pPr>
      <w:r>
        <w:t>Measure 50ml of distilled water and pour into the labeled container.</w:t>
      </w:r>
    </w:p>
    <w:p w14:paraId="031A19AA" w14:textId="77777777" w:rsidR="008C5E67" w:rsidRDefault="008C5E67" w:rsidP="008C5E67">
      <w:pPr>
        <w:pStyle w:val="ActivityNumbers"/>
        <w:numPr>
          <w:ilvl w:val="0"/>
          <w:numId w:val="9"/>
        </w:numPr>
      </w:pPr>
      <w:r>
        <w:t>Determine the correct amount of LB broth powder to add to 50ml of distilled water based on the proportions provided by your teacher.</w:t>
      </w:r>
    </w:p>
    <w:p w14:paraId="1B574276" w14:textId="77777777" w:rsidR="008C5E67" w:rsidRDefault="008C5E67" w:rsidP="008C5E67">
      <w:pPr>
        <w:pStyle w:val="ActivityNumbers"/>
        <w:numPr>
          <w:ilvl w:val="0"/>
          <w:numId w:val="9"/>
        </w:numPr>
      </w:pPr>
      <w:r>
        <w:t>Measure the correct amount of LB broth powder in a weigh boat and add to the distilled water. Swirl gently to mix.</w:t>
      </w:r>
    </w:p>
    <w:p w14:paraId="7D9D6914" w14:textId="77777777" w:rsidR="008C5E67" w:rsidRDefault="008C5E67" w:rsidP="008C5E67">
      <w:pPr>
        <w:pStyle w:val="ActivityNumbers"/>
        <w:numPr>
          <w:ilvl w:val="0"/>
          <w:numId w:val="9"/>
        </w:numPr>
      </w:pPr>
      <w:r>
        <w:t>Place a cap loosely on the bottle.</w:t>
      </w:r>
    </w:p>
    <w:p w14:paraId="1AD52EA9" w14:textId="77777777" w:rsidR="008C5E67" w:rsidRDefault="008C5E67" w:rsidP="008C5E67">
      <w:pPr>
        <w:pStyle w:val="ActivityNumbers"/>
        <w:numPr>
          <w:ilvl w:val="0"/>
          <w:numId w:val="9"/>
        </w:numPr>
      </w:pPr>
      <w:r>
        <w:t>When instructed by your teacher, autoclave the solution on the liquid cycle when the class is ready.</w:t>
      </w:r>
    </w:p>
    <w:p w14:paraId="7F6BCFC0" w14:textId="77777777" w:rsidR="008C5E67" w:rsidRDefault="008C5E67" w:rsidP="008C5E67">
      <w:pPr>
        <w:pStyle w:val="ActivityNumbers"/>
        <w:numPr>
          <w:ilvl w:val="0"/>
          <w:numId w:val="9"/>
        </w:numPr>
      </w:pPr>
      <w:r>
        <w:t>When the solution has cooled, tighten the cap and store in the refrigerator.</w:t>
      </w:r>
    </w:p>
    <w:p w14:paraId="660DE817" w14:textId="77777777" w:rsidR="00852F0A" w:rsidRPr="00D46F06" w:rsidRDefault="00852F0A" w:rsidP="002C5E76"/>
    <w:p w14:paraId="3E8DB790" w14:textId="77777777" w:rsidR="002C5E76" w:rsidRDefault="002C5E76" w:rsidP="002C5E76">
      <w:pPr>
        <w:pStyle w:val="ActivitySection"/>
      </w:pPr>
      <w:r>
        <w:t>Conclusion</w:t>
      </w:r>
    </w:p>
    <w:p w14:paraId="5DC7D6CB" w14:textId="24B8955D" w:rsidR="008C5E67" w:rsidRDefault="008C5E67" w:rsidP="008C5E67">
      <w:pPr>
        <w:pStyle w:val="ActivityNumbers"/>
        <w:numPr>
          <w:ilvl w:val="0"/>
          <w:numId w:val="13"/>
        </w:numPr>
      </w:pPr>
      <w:r>
        <w:t xml:space="preserve">What errors may occur </w:t>
      </w:r>
      <w:r w:rsidR="000C2957">
        <w:t>during preparation of culture</w:t>
      </w:r>
      <w:r w:rsidR="007F2701">
        <w:t xml:space="preserve"> </w:t>
      </w:r>
      <w:r>
        <w:t>plates?</w:t>
      </w:r>
    </w:p>
    <w:p w14:paraId="56880E86" w14:textId="77777777" w:rsidR="008C5E67" w:rsidRDefault="008C5E67" w:rsidP="008C5E67">
      <w:pPr>
        <w:pStyle w:val="ActivityNumbers"/>
        <w:numPr>
          <w:ilvl w:val="0"/>
          <w:numId w:val="9"/>
        </w:numPr>
      </w:pPr>
      <w:r>
        <w:t>How will you detect errors that occurred when pouring your plates?</w:t>
      </w:r>
    </w:p>
    <w:p w14:paraId="3CA21048" w14:textId="77777777" w:rsidR="008C5E67" w:rsidRDefault="008C5E67" w:rsidP="008C5E67">
      <w:pPr>
        <w:pStyle w:val="ActivityNumbers"/>
        <w:numPr>
          <w:ilvl w:val="0"/>
          <w:numId w:val="9"/>
        </w:numPr>
      </w:pPr>
      <w:r>
        <w:t>Why is it necessary to have plates with no additives?</w:t>
      </w:r>
    </w:p>
    <w:p w14:paraId="30577FAF" w14:textId="3143CBCA" w:rsidR="008C5E67" w:rsidRDefault="008C5E67" w:rsidP="008C5E67">
      <w:pPr>
        <w:pStyle w:val="ActivityNumbers"/>
        <w:numPr>
          <w:ilvl w:val="0"/>
          <w:numId w:val="9"/>
        </w:numPr>
      </w:pPr>
      <w:r>
        <w:t>Why might different forms of LB be necessary in the laboratory?</w:t>
      </w:r>
      <w:bookmarkStart w:id="0" w:name="_GoBack"/>
    </w:p>
    <w:bookmarkEnd w:id="0"/>
    <w:p w14:paraId="10EDDAEE" w14:textId="77777777" w:rsidR="00565AF6" w:rsidRDefault="00565AF6" w:rsidP="00565AF6"/>
    <w:p w14:paraId="144B6A09" w14:textId="77777777" w:rsidR="00210996" w:rsidRPr="002C5E76" w:rsidRDefault="008C5E67" w:rsidP="008C5E67">
      <w:pPr>
        <w:pStyle w:val="APAStyle"/>
      </w:pPr>
      <w:r>
        <w:t xml:space="preserve">Adapted from: Brown, J.K. (2011). </w:t>
      </w:r>
      <w:r>
        <w:rPr>
          <w:rStyle w:val="APAStyleItalicCharChar"/>
        </w:rPr>
        <w:t>Biotechnology: A laboratory skills course</w:t>
      </w:r>
      <w:r>
        <w:t>. Hercules, CA: Bio-Rad Laboratories, Inc.</w:t>
      </w:r>
    </w:p>
    <w:sectPr w:rsidR="00210996" w:rsidRPr="002C5E76" w:rsidSect="007C60E2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6A23C" w14:textId="77777777" w:rsidR="007114C7" w:rsidRDefault="007114C7">
      <w:r>
        <w:separator/>
      </w:r>
    </w:p>
  </w:endnote>
  <w:endnote w:type="continuationSeparator" w:id="0">
    <w:p w14:paraId="1933BD9B" w14:textId="77777777" w:rsidR="007114C7" w:rsidRDefault="0071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852F0A" w:rsidRPr="007F0280" w14:paraId="6684BD8A" w14:textId="77777777" w:rsidTr="00375440">
      <w:tc>
        <w:tcPr>
          <w:tcW w:w="4950" w:type="dxa"/>
          <w:shd w:val="clear" w:color="auto" w:fill="F2F2F2"/>
        </w:tcPr>
        <w:p w14:paraId="630386A6" w14:textId="77777777"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5850" w:type="dxa"/>
          <w:shd w:val="clear" w:color="auto" w:fill="F2F2F2"/>
        </w:tcPr>
        <w:p w14:paraId="19517F13" w14:textId="1CC45C87"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 w:rsidR="00C02780">
            <w:t>2.2.1 Transformation Preparation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565AF6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D683579" w14:textId="77777777"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14:paraId="5C507A1B" w14:textId="77777777" w:rsidTr="00375440">
      <w:tc>
        <w:tcPr>
          <w:tcW w:w="4950" w:type="dxa"/>
          <w:shd w:val="clear" w:color="auto" w:fill="F2F2F2"/>
        </w:tcPr>
        <w:p w14:paraId="7F6DD2FD" w14:textId="77777777"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14:paraId="33443FCD" w14:textId="6DD35657" w:rsidR="00722698" w:rsidRDefault="00722698" w:rsidP="00722698">
          <w:pPr>
            <w:pStyle w:val="Footer"/>
          </w:pPr>
          <w:r>
            <w:t>APB</w:t>
          </w:r>
          <w:r w:rsidRPr="003B0686">
            <w:t xml:space="preserve"> – Activity </w:t>
          </w:r>
          <w:r w:rsidR="00C02780">
            <w:t>2.2.1 Transformation Preparation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565AF6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6694776" w14:textId="77777777"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3A5D5" w14:textId="77777777" w:rsidR="007114C7" w:rsidRDefault="007114C7">
      <w:r>
        <w:separator/>
      </w:r>
    </w:p>
  </w:footnote>
  <w:footnote w:type="continuationSeparator" w:id="0">
    <w:p w14:paraId="72A4DACB" w14:textId="77777777" w:rsidR="007114C7" w:rsidRDefault="00711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85481" w14:textId="77777777"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2A6D2" w14:textId="77777777" w:rsidR="007C60E2" w:rsidRDefault="00F9067B" w:rsidP="002B0DD0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30661"/>
    <w:multiLevelType w:val="hybridMultilevel"/>
    <w:tmpl w:val="2F148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E67"/>
    <w:rsid w:val="00004D44"/>
    <w:rsid w:val="00023EF4"/>
    <w:rsid w:val="0006381D"/>
    <w:rsid w:val="000643C4"/>
    <w:rsid w:val="00095B65"/>
    <w:rsid w:val="000A1DAA"/>
    <w:rsid w:val="000C04E3"/>
    <w:rsid w:val="000C2957"/>
    <w:rsid w:val="000E30CE"/>
    <w:rsid w:val="000E7701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75440"/>
    <w:rsid w:val="0037565C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65AF6"/>
    <w:rsid w:val="00581DD4"/>
    <w:rsid w:val="00586BFE"/>
    <w:rsid w:val="005B2542"/>
    <w:rsid w:val="005E14F5"/>
    <w:rsid w:val="005E2E78"/>
    <w:rsid w:val="005F2928"/>
    <w:rsid w:val="005F3C3B"/>
    <w:rsid w:val="005F3FFE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14C7"/>
    <w:rsid w:val="00715734"/>
    <w:rsid w:val="00722698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7F2701"/>
    <w:rsid w:val="008020C0"/>
    <w:rsid w:val="008321FB"/>
    <w:rsid w:val="00842458"/>
    <w:rsid w:val="00850DD0"/>
    <w:rsid w:val="00852F0A"/>
    <w:rsid w:val="0085657F"/>
    <w:rsid w:val="008575ED"/>
    <w:rsid w:val="00864182"/>
    <w:rsid w:val="00875A5A"/>
    <w:rsid w:val="008955CE"/>
    <w:rsid w:val="008A3B43"/>
    <w:rsid w:val="008B7E38"/>
    <w:rsid w:val="008C5E67"/>
    <w:rsid w:val="008D1630"/>
    <w:rsid w:val="008F2C53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3B86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1400"/>
    <w:rsid w:val="00B032F1"/>
    <w:rsid w:val="00B05D83"/>
    <w:rsid w:val="00B43C31"/>
    <w:rsid w:val="00B45B73"/>
    <w:rsid w:val="00B541ED"/>
    <w:rsid w:val="00B836E8"/>
    <w:rsid w:val="00B94588"/>
    <w:rsid w:val="00BB056A"/>
    <w:rsid w:val="00BC7E08"/>
    <w:rsid w:val="00BD7B24"/>
    <w:rsid w:val="00BE2F3A"/>
    <w:rsid w:val="00BF2C89"/>
    <w:rsid w:val="00C02780"/>
    <w:rsid w:val="00C03055"/>
    <w:rsid w:val="00C33247"/>
    <w:rsid w:val="00C412F9"/>
    <w:rsid w:val="00C53150"/>
    <w:rsid w:val="00C60C27"/>
    <w:rsid w:val="00C615E1"/>
    <w:rsid w:val="00CA427F"/>
    <w:rsid w:val="00CC21A3"/>
    <w:rsid w:val="00CE1E13"/>
    <w:rsid w:val="00CE1E34"/>
    <w:rsid w:val="00CE533F"/>
    <w:rsid w:val="00CF1129"/>
    <w:rsid w:val="00CF6E1D"/>
    <w:rsid w:val="00D26462"/>
    <w:rsid w:val="00D27120"/>
    <w:rsid w:val="00D42C6E"/>
    <w:rsid w:val="00D449A4"/>
    <w:rsid w:val="00D813DD"/>
    <w:rsid w:val="00D83D7D"/>
    <w:rsid w:val="00D9030F"/>
    <w:rsid w:val="00DC3376"/>
    <w:rsid w:val="00DD30BF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4599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00A15"/>
  <w15:chartTrackingRefBased/>
  <w15:docId w15:val="{D873835E-0722-4B26-8DE5-1007C0D0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B01400"/>
    <w:rPr>
      <w:i/>
      <w:iCs/>
    </w:rPr>
  </w:style>
  <w:style w:type="character" w:customStyle="1" w:styleId="APAStyleItalicCharChar">
    <w:name w:val="APAStyle + Italic Char Char"/>
    <w:link w:val="APAStyleItalic"/>
    <w:rsid w:val="00B01400"/>
    <w:rPr>
      <w:rFonts w:ascii="Arial" w:hAnsi="Arial"/>
      <w:i/>
      <w:iCs/>
      <w:sz w:val="22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D9A0B-E146-4BD2-9556-4622B8045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1</TotalTime>
  <Pages>2</Pages>
  <Words>784</Words>
  <Characters>3806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2.2.1 Transformation Preparation</vt:lpstr>
    </vt:vector>
  </TitlesOfParts>
  <Manager>Dan Jansen</Manager>
  <Company>Curriculum for Agricultural Science Education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2.2.1 Transformation Preparation</dc:title>
  <dc:subject>APB - Unit 2 - Lesson 2.2 Genetic Transformation</dc:subject>
  <dc:creator>Marlene Jansen</dc:creator>
  <cp:keywords/>
  <dc:description/>
  <cp:lastModifiedBy>Melanie Bloom</cp:lastModifiedBy>
  <cp:revision>3</cp:revision>
  <cp:lastPrinted>2014-03-03T20:17:00Z</cp:lastPrinted>
  <dcterms:created xsi:type="dcterms:W3CDTF">2016-01-06T23:25:00Z</dcterms:created>
  <dcterms:modified xsi:type="dcterms:W3CDTF">2016-03-01T01:33:00Z</dcterms:modified>
</cp:coreProperties>
</file>